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31662" w14:textId="37494637" w:rsidR="00AD2771" w:rsidRDefault="00AD2771" w:rsidP="00AD2771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#93-e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816363">
        <w:rPr>
          <w:rFonts w:ascii="Arial" w:hAnsi="Arial" w:cs="Arial"/>
          <w:b/>
          <w:sz w:val="28"/>
          <w:szCs w:val="28"/>
        </w:rPr>
        <w:t>RP-211</w:t>
      </w:r>
      <w:r>
        <w:rPr>
          <w:rFonts w:ascii="Arial" w:hAnsi="Arial" w:cs="Arial"/>
          <w:b/>
          <w:sz w:val="28"/>
          <w:szCs w:val="28"/>
        </w:rPr>
        <w:t>7</w:t>
      </w:r>
      <w:r>
        <w:rPr>
          <w:rFonts w:ascii="Arial" w:hAnsi="Arial" w:cs="Arial"/>
          <w:b/>
          <w:sz w:val="28"/>
          <w:szCs w:val="28"/>
        </w:rPr>
        <w:t>60</w:t>
      </w:r>
    </w:p>
    <w:p w14:paraId="18DAFB17" w14:textId="527E7682" w:rsidR="00696735" w:rsidRDefault="00AD2771" w:rsidP="00AD2771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13 – 17, 2021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5473A">
        <w:rPr>
          <w:rFonts w:ascii="Arial" w:eastAsia="Batang" w:hAnsi="Arial"/>
          <w:b/>
          <w:lang w:val="en-US" w:eastAsia="zh-CN"/>
        </w:rPr>
        <w:t>Ericsson</w:t>
      </w:r>
    </w:p>
    <w:p w14:paraId="488FCA39" w14:textId="10BB3D48" w:rsidR="00AE25BF" w:rsidRPr="00AD75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02EC">
        <w:rPr>
          <w:rFonts w:ascii="Arial" w:eastAsia="Batang" w:hAnsi="Arial" w:cs="Arial"/>
          <w:b/>
          <w:lang w:eastAsia="zh-CN"/>
        </w:rPr>
        <w:t>Revised</w:t>
      </w:r>
      <w:r w:rsidR="00B5473A">
        <w:rPr>
          <w:rFonts w:ascii="Arial" w:eastAsia="Batang" w:hAnsi="Arial" w:cs="Arial"/>
          <w:b/>
          <w:lang w:eastAsia="zh-CN"/>
        </w:rPr>
        <w:t xml:space="preserve">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WID on </w:t>
      </w:r>
      <w:r w:rsidR="00B5473A">
        <w:rPr>
          <w:rFonts w:ascii="Arial" w:eastAsia="Batang" w:hAnsi="Arial" w:cs="Arial"/>
          <w:b/>
          <w:lang w:eastAsia="zh-CN"/>
        </w:rPr>
        <w:t xml:space="preserve">PC2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EN-DC with </w:t>
      </w:r>
      <w:r w:rsidR="00B6362D">
        <w:rPr>
          <w:rFonts w:ascii="Arial" w:eastAsia="Batang" w:hAnsi="Arial" w:cs="Arial"/>
          <w:b/>
          <w:lang w:eastAsia="zh-CN"/>
        </w:rPr>
        <w:t>x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LTE band + </w:t>
      </w:r>
      <w:r w:rsidR="00B6362D">
        <w:rPr>
          <w:rFonts w:ascii="Arial" w:eastAsia="Batang" w:hAnsi="Arial" w:cs="Arial"/>
          <w:b/>
          <w:lang w:eastAsia="zh-CN"/>
        </w:rPr>
        <w:t>y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NR band</w:t>
      </w:r>
      <w:r w:rsidR="00F633B2">
        <w:rPr>
          <w:rFonts w:ascii="Arial" w:eastAsia="Batang" w:hAnsi="Arial" w:cs="Arial"/>
          <w:b/>
          <w:lang w:eastAsia="zh-CN"/>
        </w:rPr>
        <w:t xml:space="preserve"> </w:t>
      </w:r>
      <w:r w:rsidR="00F633B2" w:rsidRPr="00F633B2">
        <w:rPr>
          <w:rFonts w:ascii="Arial" w:eastAsia="Batang" w:hAnsi="Arial" w:cs="Arial"/>
          <w:b/>
          <w:lang w:eastAsia="zh-CN"/>
        </w:rPr>
        <w:t>(x= 2, 3, 4, y=1; x=1, 2, y=2)</w:t>
      </w:r>
    </w:p>
    <w:p w14:paraId="4F4DBAC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036ED5" w14:textId="152C00E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D2771">
        <w:rPr>
          <w:rFonts w:ascii="Arial" w:hAnsi="Arial" w:cs="Arial"/>
          <w:b/>
          <w:bCs/>
          <w:lang w:eastAsia="ja-JP"/>
        </w:rPr>
        <w:t>9</w:t>
      </w:r>
      <w:r w:rsidR="009302EC" w:rsidRPr="009302EC">
        <w:rPr>
          <w:rFonts w:ascii="Arial" w:hAnsi="Arial" w:cs="Arial"/>
          <w:b/>
          <w:bCs/>
          <w:lang w:eastAsia="ja-JP"/>
        </w:rPr>
        <w:t>.</w:t>
      </w:r>
      <w:r w:rsidR="00AD2771">
        <w:rPr>
          <w:rFonts w:ascii="Arial" w:hAnsi="Arial" w:cs="Arial"/>
          <w:b/>
          <w:bCs/>
          <w:lang w:eastAsia="ja-JP"/>
        </w:rPr>
        <w:t>4</w:t>
      </w:r>
      <w:r w:rsidR="009302EC" w:rsidRPr="009302EC">
        <w:rPr>
          <w:rFonts w:ascii="Arial" w:hAnsi="Arial" w:cs="Arial"/>
          <w:b/>
          <w:bCs/>
          <w:lang w:eastAsia="ja-JP"/>
        </w:rPr>
        <w:t>.</w:t>
      </w:r>
      <w:r w:rsidR="00AD2771">
        <w:rPr>
          <w:rFonts w:ascii="Arial" w:hAnsi="Arial" w:cs="Arial"/>
          <w:b/>
          <w:bCs/>
          <w:lang w:eastAsia="ja-JP"/>
        </w:rPr>
        <w:t>4.2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091A61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B5473A">
        <w:t>P</w:t>
      </w:r>
      <w:r w:rsidR="00EC7EF3" w:rsidRPr="00EC7EF3">
        <w:t xml:space="preserve">ower </w:t>
      </w:r>
      <w:r w:rsidR="00B5473A">
        <w:t>C</w:t>
      </w:r>
      <w:r w:rsidR="00EC7EF3" w:rsidRPr="00EC7EF3">
        <w:t>lass 2</w:t>
      </w:r>
      <w:r w:rsidR="00B5473A">
        <w:t xml:space="preserve"> </w:t>
      </w:r>
      <w:r w:rsidR="00EC7EF3" w:rsidRPr="00EC7EF3">
        <w:t xml:space="preserve">for EN-DC with </w:t>
      </w:r>
      <w:r w:rsidR="00655ACF">
        <w:t>x</w:t>
      </w:r>
      <w:r w:rsidR="00EC7EF3" w:rsidRPr="00EC7EF3">
        <w:t xml:space="preserve">LTE band + </w:t>
      </w:r>
      <w:r w:rsidR="00655ACF">
        <w:t>y</w:t>
      </w:r>
      <w:r w:rsidR="00EC7EF3" w:rsidRPr="00EC7EF3">
        <w:t>NR</w:t>
      </w:r>
      <w:r w:rsidR="00770CDA">
        <w:t xml:space="preserve"> DL</w:t>
      </w:r>
      <w:r w:rsidR="00EC7EF3" w:rsidRPr="00EC7EF3">
        <w:t xml:space="preserve"> </w:t>
      </w:r>
      <w:r w:rsidR="002E1E75">
        <w:t>with 1LTE+1(</w:t>
      </w:r>
      <w:r w:rsidR="00EC7EF3" w:rsidRPr="00EC7EF3">
        <w:t>TDD</w:t>
      </w:r>
      <w:r w:rsidR="002E1E75">
        <w:t>) NR UL</w:t>
      </w:r>
      <w:r w:rsidR="00EC7EF3" w:rsidRPr="00EC7EF3">
        <w:t xml:space="preserve"> band</w:t>
      </w:r>
      <w:r w:rsidR="00655ACF">
        <w:t xml:space="preserve"> (</w:t>
      </w:r>
      <w:r w:rsidR="00016599">
        <w:t>x= 2, 3</w:t>
      </w:r>
      <w:r w:rsidR="002540FD">
        <w:t>, 4</w:t>
      </w:r>
      <w:r w:rsidR="00E2611B">
        <w:t xml:space="preserve">, </w:t>
      </w:r>
      <w:r w:rsidR="00655ACF">
        <w:t>y=1</w:t>
      </w:r>
      <w:r w:rsidR="00E2611B">
        <w:t>;</w:t>
      </w:r>
      <w:r w:rsidR="00BB51C9">
        <w:t xml:space="preserve"> x=1,</w:t>
      </w:r>
      <w:r w:rsidR="00F13BD4">
        <w:t xml:space="preserve"> 2,</w:t>
      </w:r>
      <w:r w:rsidR="00BB51C9">
        <w:t xml:space="preserve"> y=2</w:t>
      </w:r>
      <w:r w:rsidR="00655ACF">
        <w:t>)</w:t>
      </w:r>
    </w:p>
    <w:p w14:paraId="7E9C8C4D" w14:textId="77777777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C7D60" w:rsidRPr="006C7D60">
        <w:t>ENDC_PC2_R17_</w:t>
      </w:r>
      <w:r w:rsidR="0050061F">
        <w:t>xLTE_y</w:t>
      </w:r>
      <w:r w:rsidR="00B5473A">
        <w:t>NR</w:t>
      </w:r>
    </w:p>
    <w:p w14:paraId="56BF53A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B5473A">
        <w:t xml:space="preserve">xxxxxx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4F99DF8" w14:textId="77777777" w:rsidR="00C540BF" w:rsidRDefault="00C540BF" w:rsidP="00C540B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772DD43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33006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77777777" w:rsidR="00122375" w:rsidRPr="00CC2E35" w:rsidRDefault="00122375" w:rsidP="00AE71E6">
            <w:pPr>
              <w:pStyle w:val="TAL"/>
            </w:pPr>
            <w:r w:rsidRPr="00122375">
              <w:t>ENDC_PC2_R17_xLTE band + yNR</w:t>
            </w:r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77777777" w:rsidR="00122375" w:rsidRPr="00CC2E35" w:rsidRDefault="00122375" w:rsidP="00122375">
            <w:pPr>
              <w:pStyle w:val="TAL"/>
            </w:pPr>
            <w:r>
              <w:t>xxxxxx</w:t>
            </w:r>
          </w:p>
        </w:tc>
        <w:tc>
          <w:tcPr>
            <w:tcW w:w="6348" w:type="dxa"/>
          </w:tcPr>
          <w:p w14:paraId="435AACDF" w14:textId="77777777" w:rsidR="00122375" w:rsidRPr="00D67282" w:rsidRDefault="00122375" w:rsidP="008D76FB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E-DC 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of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bands LTE inter-band CA (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DL/1UL) and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NR band (</w:t>
            </w:r>
            <w:r w:rsidR="00AE71E6"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DL/1UL</w:t>
            </w:r>
            <w:r w:rsidR="008D76FB">
              <w:rPr>
                <w:rFonts w:ascii="Arial" w:eastAsia="SimSun" w:hAnsi="Arial"/>
                <w:sz w:val="18"/>
                <w:szCs w:val="20"/>
                <w:lang w:val="en-GB"/>
              </w:rPr>
              <w:t>-TDD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7777777" w:rsidR="00D721F2" w:rsidRDefault="00EA7840" w:rsidP="00B5473A">
      <w:r>
        <w:rPr>
          <w:sz w:val="21"/>
          <w:szCs w:val="21"/>
        </w:rPr>
        <w:t xml:space="preserve">This Work Item will focus on power class 2 </w:t>
      </w:r>
      <w:r w:rsidR="00CE39D1">
        <w:rPr>
          <w:sz w:val="21"/>
          <w:szCs w:val="21"/>
        </w:rPr>
        <w:t xml:space="preserve">(PC2) </w:t>
      </w:r>
      <w:r>
        <w:rPr>
          <w:sz w:val="21"/>
          <w:szCs w:val="21"/>
        </w:rPr>
        <w:t xml:space="preserve">EN-DC band combinations with 26dBm maximum output power,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 xml:space="preserve">(xLTE+yNR)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3B4027E6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EA7840">
        <w:rPr>
          <w:rFonts w:eastAsia="Malgun Gothic"/>
          <w:lang w:eastAsia="ko-KR"/>
        </w:rPr>
        <w:t xml:space="preserve">PC2 EN-DC </w:t>
      </w:r>
      <w:r>
        <w:t>CA configurations</w:t>
      </w:r>
      <w:r>
        <w:rPr>
          <w:rFonts w:hint="eastAsia"/>
          <w:lang w:eastAsia="ja-JP"/>
        </w:rPr>
        <w:t>.</w:t>
      </w:r>
    </w:p>
    <w:p w14:paraId="1B086345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 w:rsidR="00EA7840">
        <w:rPr>
          <w:lang w:eastAsia="ja-JP"/>
        </w:rPr>
        <w:t>DC_</w:t>
      </w:r>
      <w:r>
        <w:rPr>
          <w:rFonts w:hint="eastAsia"/>
          <w:lang w:eastAsia="ja-JP"/>
        </w:rPr>
        <w:t>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</w:t>
      </w:r>
      <w:r w:rsidR="00130787">
        <w:rPr>
          <w:lang w:eastAsia="ja-JP"/>
        </w:rPr>
        <w:t>n</w:t>
      </w:r>
      <w:r>
        <w:rPr>
          <w:rFonts w:hint="eastAsia"/>
          <w:lang w:eastAsia="ja-JP"/>
        </w:rPr>
        <w:t>3A</w:t>
      </w:r>
      <w:r w:rsidR="002540FD">
        <w:rPr>
          <w:lang w:eastAsia="ja-JP"/>
        </w:rPr>
        <w:t>.n78A</w:t>
      </w:r>
      <w:r>
        <w:rPr>
          <w:rFonts w:hint="eastAsia"/>
          <w:lang w:eastAsia="ja-JP"/>
        </w:rPr>
        <w:t xml:space="preserve"> is proposed, </w:t>
      </w:r>
    </w:p>
    <w:p w14:paraId="2BD51147" w14:textId="5A42A085" w:rsidR="00B5473A" w:rsidRPr="00AB637C" w:rsidRDefault="00EA7840" w:rsidP="00B5473A">
      <w:pPr>
        <w:numPr>
          <w:ilvl w:val="0"/>
          <w:numId w:val="14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lang w:eastAsia="zh-CN"/>
        </w:rPr>
        <w:t xml:space="preserve">EN-DC </w:t>
      </w:r>
      <w:r w:rsidR="00B5473A">
        <w:rPr>
          <w:rFonts w:hint="eastAsia"/>
          <w:lang w:eastAsia="ja-JP"/>
        </w:rPr>
        <w:t>Band 1</w:t>
      </w:r>
      <w:r w:rsidR="00B5473A" w:rsidRPr="00AB637C">
        <w:rPr>
          <w:rFonts w:hint="eastAsia"/>
          <w:lang w:eastAsia="zh-CN"/>
        </w:rPr>
        <w:t>, 2</w:t>
      </w:r>
      <w:r w:rsidR="00B5473A">
        <w:rPr>
          <w:lang w:eastAsia="zh-CN"/>
        </w:rPr>
        <w:t xml:space="preserve">, </w:t>
      </w:r>
      <w:r w:rsidR="00B63733">
        <w:rPr>
          <w:lang w:eastAsia="zh-CN"/>
        </w:rPr>
        <w:t xml:space="preserve">n3 </w:t>
      </w:r>
      <w:r>
        <w:rPr>
          <w:lang w:eastAsia="zh-CN"/>
        </w:rPr>
        <w:t xml:space="preserve">and </w:t>
      </w:r>
      <w:r w:rsidR="00B63733">
        <w:rPr>
          <w:lang w:eastAsia="zh-CN"/>
        </w:rPr>
        <w:t>n78</w:t>
      </w:r>
      <w:r w:rsidR="00B63733" w:rsidRPr="00AB637C">
        <w:rPr>
          <w:rFonts w:hint="eastAsia"/>
          <w:lang w:eastAsia="zh-CN"/>
        </w:rPr>
        <w:t xml:space="preserve"> </w:t>
      </w:r>
      <w:r w:rsidR="00B5473A">
        <w:rPr>
          <w:rFonts w:hint="eastAsia"/>
          <w:lang w:eastAsia="ja-JP"/>
        </w:rPr>
        <w:t>requirements shall be completed and specified in advanced.</w:t>
      </w:r>
    </w:p>
    <w:p w14:paraId="2804A803" w14:textId="77777777" w:rsidR="00D721F2" w:rsidRPr="00D721F2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PC2 EN-DC </w:t>
      </w:r>
      <w:r w:rsidR="008046F7">
        <w:rPr>
          <w:rFonts w:eastAsia="Calibri"/>
          <w:lang w:val="en-US" w:eastAsia="en-US"/>
        </w:rPr>
        <w:t xml:space="preserve">band </w:t>
      </w:r>
      <w:r w:rsidRPr="00CE39D1">
        <w:rPr>
          <w:rFonts w:eastAsia="Calibri"/>
          <w:lang w:val="en-US" w:eastAsia="en-US"/>
        </w:rPr>
        <w:t>combinations introduced by this WI will be introduced starting with REL-17.</w:t>
      </w:r>
    </w:p>
    <w:p w14:paraId="1A0D590B" w14:textId="77777777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CA combinations for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frequency being in close proximity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4DEDA558" w14:textId="77777777" w:rsidR="00CE39D1" w:rsidRPr="00462F8D" w:rsidRDefault="00CE39D1" w:rsidP="00C13C6E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462F8D">
        <w:rPr>
          <w:rFonts w:eastAsia="Calibri"/>
          <w:lang w:val="en-US" w:eastAsia="en-US"/>
        </w:rPr>
        <w:t>Add conformance testing in RAN5 specifications (to follow at a later sta</w:t>
      </w:r>
      <w:r w:rsidR="00462F8D" w:rsidRPr="00462F8D">
        <w:rPr>
          <w:rFonts w:eastAsia="Calibri"/>
          <w:lang w:val="en-US" w:eastAsia="en-US"/>
        </w:rPr>
        <w:t xml:space="preserve">ge) </w:t>
      </w:r>
      <w:r w:rsidRPr="00462F8D">
        <w:rPr>
          <w:rFonts w:eastAsia="Calibri"/>
          <w:lang w:val="en-US" w:eastAsia="en-US"/>
        </w:rPr>
        <w:t>of all Rel-17 CA combinations that fall into the category defined by the WI title.</w:t>
      </w:r>
    </w:p>
    <w:p w14:paraId="30ED0D3E" w14:textId="77777777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lastRenderedPageBreak/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BF4774">
        <w:rPr>
          <w:sz w:val="21"/>
          <w:szCs w:val="21"/>
          <w:lang w:eastAsia="zh-CN"/>
        </w:rPr>
        <w:t xml:space="preserve">the </w:t>
      </w:r>
      <w:r w:rsidR="00127C5B">
        <w:rPr>
          <w:sz w:val="21"/>
          <w:szCs w:val="21"/>
          <w:lang w:eastAsia="zh-CN"/>
        </w:rPr>
        <w:t>uplink band combination include</w:t>
      </w:r>
      <w:r w:rsidR="00DE5FF9">
        <w:rPr>
          <w:sz w:val="21"/>
          <w:szCs w:val="21"/>
          <w:lang w:eastAsia="zh-CN"/>
        </w:rPr>
        <w:t>s</w:t>
      </w:r>
      <w:r w:rsidR="00127C5B">
        <w:rPr>
          <w:sz w:val="21"/>
          <w:szCs w:val="21"/>
          <w:lang w:eastAsia="zh-CN"/>
        </w:rPr>
        <w:t xml:space="preserve"> at least one TDD band. And, the </w:t>
      </w:r>
      <w:r w:rsidR="009D2524">
        <w:rPr>
          <w:sz w:val="21"/>
          <w:szCs w:val="21"/>
          <w:lang w:eastAsia="zh-CN"/>
        </w:rPr>
        <w:t xml:space="preserve">uplink </w:t>
      </w:r>
      <w:r>
        <w:t xml:space="preserve">FDD+TDD band combinations could support LTE 23dBm + NR 23dBm and LTE 23dBm + NR 26dBm, </w:t>
      </w:r>
      <w:r w:rsidR="00BF4774">
        <w:t>and the</w:t>
      </w:r>
      <w:r>
        <w:t xml:space="preserve"> TDD+TDD band combinations su</w:t>
      </w:r>
      <w:r w:rsidR="00BF4774">
        <w:t>pport only LTE 23dBm + NR 23dBm</w:t>
      </w:r>
      <w:r w:rsidR="00845F43">
        <w:t>.</w:t>
      </w:r>
    </w:p>
    <w:p w14:paraId="1121C90F" w14:textId="77777777" w:rsidR="00FA7B6C" w:rsidRDefault="00FA7B6C" w:rsidP="00EF5686">
      <w:pPr>
        <w:spacing w:after="0"/>
        <w:rPr>
          <w:bCs/>
          <w:lang w:eastAsia="zh-CN"/>
        </w:rPr>
      </w:pPr>
    </w:p>
    <w:p w14:paraId="582B0D81" w14:textId="77777777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  <w:r>
        <w:rPr>
          <w:b/>
          <w:bCs/>
        </w:rPr>
        <w:t xml:space="preserve"> 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91513F7" w14:textId="77777777" w:rsidR="00DA5A7F" w:rsidRPr="004E3261" w:rsidRDefault="00DA5A7F" w:rsidP="00DA5A7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8ABAACC" w14:textId="77777777" w:rsidR="00DA5A7F" w:rsidRDefault="00DA5A7F" w:rsidP="006146D2">
      <w:pPr>
        <w:rPr>
          <w:i/>
        </w:rPr>
      </w:pP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77777777" w:rsidR="0043252C" w:rsidRPr="005A4115" w:rsidRDefault="0043252C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TR 37.</w:t>
            </w:r>
            <w:r w:rsidR="005A4115" w:rsidRPr="005A4115">
              <w:rPr>
                <w:rFonts w:cs="Arial"/>
                <w:i/>
                <w:sz w:val="16"/>
                <w:szCs w:val="16"/>
              </w:rPr>
              <w:t>xxx</w:t>
            </w:r>
          </w:p>
        </w:tc>
        <w:tc>
          <w:tcPr>
            <w:tcW w:w="2409" w:type="dxa"/>
          </w:tcPr>
          <w:p w14:paraId="0CD87F40" w14:textId="77777777" w:rsidR="0043252C" w:rsidRPr="005D3B33" w:rsidRDefault="005D3B33" w:rsidP="00EE3F57">
            <w:pPr>
              <w:pStyle w:val="TAL"/>
              <w:rPr>
                <w:rFonts w:cs="Arial"/>
                <w:sz w:val="16"/>
                <w:szCs w:val="16"/>
              </w:rPr>
            </w:pPr>
            <w:r w:rsidRPr="005D3B33">
              <w:rPr>
                <w:rFonts w:cs="Arial"/>
                <w:sz w:val="16"/>
                <w:szCs w:val="16"/>
              </w:rPr>
              <w:t xml:space="preserve">Rel-17 </w:t>
            </w:r>
            <w:r w:rsidRPr="005D3B33">
              <w:rPr>
                <w:sz w:val="16"/>
                <w:szCs w:val="16"/>
              </w:rPr>
              <w:t>Power Class 2 for EN-DC with xLTE band + yNR DL with 1LTE+1(TDD) NR UL band (x= 2, 3</w:t>
            </w:r>
            <w:r w:rsidR="002540FD">
              <w:rPr>
                <w:sz w:val="16"/>
                <w:szCs w:val="16"/>
              </w:rPr>
              <w:t>, 4</w:t>
            </w:r>
            <w:r w:rsidRPr="005D3B33">
              <w:rPr>
                <w:sz w:val="16"/>
                <w:szCs w:val="16"/>
              </w:rPr>
              <w:t>, y=1; x=1, 2, y=2)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TSG#9</w:t>
            </w:r>
            <w:r w:rsidR="005A4115" w:rsidRPr="005A4115">
              <w:rPr>
                <w:rFonts w:cs="Arial"/>
                <w:i/>
                <w:sz w:val="16"/>
                <w:szCs w:val="16"/>
                <w:lang w:eastAsia="zh-CN"/>
              </w:rPr>
              <w:t>3e</w:t>
            </w:r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2D477D" w:rsidRPr="005A4115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77777777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2D477D" w:rsidRPr="005A4115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B495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77777777" w:rsidR="00557B2E" w:rsidRPr="00CA34E8" w:rsidRDefault="0014486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77777777" w:rsidR="00547CAA" w:rsidRDefault="00FE305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77777777" w:rsidR="00144869" w:rsidRPr="00CA34E8" w:rsidRDefault="008B3BA5" w:rsidP="008B3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LGE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77777777" w:rsidR="00025316" w:rsidRPr="00CA34E8" w:rsidRDefault="00525758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MediaTek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77777777" w:rsidR="003931DC" w:rsidRDefault="00EC7938" w:rsidP="00B44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77777777" w:rsidR="00EC7938" w:rsidRDefault="00B44DBE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77777777" w:rsidR="00B44DBE" w:rsidRDefault="00896D3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B44DBE" w:rsidRPr="00CA34E8" w14:paraId="7F147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2B19B" w14:textId="77777777" w:rsidR="00B44DBE" w:rsidRDefault="00F716FF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T-Mobile US</w:t>
            </w:r>
          </w:p>
        </w:tc>
      </w:tr>
      <w:tr w:rsidR="00923CB8" w:rsidRPr="00CA34E8" w14:paraId="4E3B47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B78F0" w14:textId="091775AF" w:rsidR="00923CB8" w:rsidRDefault="00923CB8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CHTTL</w:t>
            </w:r>
          </w:p>
        </w:tc>
      </w:tr>
    </w:tbl>
    <w:p w14:paraId="4E9A410D" w14:textId="77777777" w:rsidR="00067741" w:rsidRDefault="00067741" w:rsidP="00067741"/>
    <w:p w14:paraId="0EBE653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E46BE" w14:textId="77777777" w:rsidR="00EB6305" w:rsidRDefault="00EB6305">
      <w:r>
        <w:separator/>
      </w:r>
    </w:p>
  </w:endnote>
  <w:endnote w:type="continuationSeparator" w:id="0">
    <w:p w14:paraId="289518AE" w14:textId="77777777" w:rsidR="00EB6305" w:rsidRDefault="00EB6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3DD27C" w14:textId="77777777" w:rsidR="00EB6305" w:rsidRDefault="00EB6305">
      <w:r>
        <w:separator/>
      </w:r>
    </w:p>
  </w:footnote>
  <w:footnote w:type="continuationSeparator" w:id="0">
    <w:p w14:paraId="64C39FA6" w14:textId="77777777" w:rsidR="00EB6305" w:rsidRDefault="00EB6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630D"/>
    <w:rsid w:val="000E666E"/>
    <w:rsid w:val="000E7D0A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11000"/>
    <w:rsid w:val="0022134D"/>
    <w:rsid w:val="00221B1E"/>
    <w:rsid w:val="002229BC"/>
    <w:rsid w:val="0023343B"/>
    <w:rsid w:val="00240DA8"/>
    <w:rsid w:val="00240DCD"/>
    <w:rsid w:val="00242443"/>
    <w:rsid w:val="0024786B"/>
    <w:rsid w:val="00251D80"/>
    <w:rsid w:val="002540FD"/>
    <w:rsid w:val="00254FB5"/>
    <w:rsid w:val="00255ABB"/>
    <w:rsid w:val="00261746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205AD"/>
    <w:rsid w:val="00330240"/>
    <w:rsid w:val="0033027D"/>
    <w:rsid w:val="00330FA8"/>
    <w:rsid w:val="00335FB2"/>
    <w:rsid w:val="00341531"/>
    <w:rsid w:val="00344158"/>
    <w:rsid w:val="00347B74"/>
    <w:rsid w:val="003502DC"/>
    <w:rsid w:val="00353194"/>
    <w:rsid w:val="00355CB6"/>
    <w:rsid w:val="00366257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EF8"/>
    <w:rsid w:val="003D62A9"/>
    <w:rsid w:val="003E69E6"/>
    <w:rsid w:val="003F04C7"/>
    <w:rsid w:val="003F268E"/>
    <w:rsid w:val="003F7142"/>
    <w:rsid w:val="003F7B3D"/>
    <w:rsid w:val="00407780"/>
    <w:rsid w:val="00411698"/>
    <w:rsid w:val="00414164"/>
    <w:rsid w:val="004157A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4609"/>
    <w:rsid w:val="00455DE4"/>
    <w:rsid w:val="004610D2"/>
    <w:rsid w:val="00462F8D"/>
    <w:rsid w:val="0048267C"/>
    <w:rsid w:val="00482853"/>
    <w:rsid w:val="00486866"/>
    <w:rsid w:val="004876B9"/>
    <w:rsid w:val="00493A79"/>
    <w:rsid w:val="00495840"/>
    <w:rsid w:val="004A40BE"/>
    <w:rsid w:val="004A6A60"/>
    <w:rsid w:val="004C3B5C"/>
    <w:rsid w:val="004C634D"/>
    <w:rsid w:val="004D24B9"/>
    <w:rsid w:val="004D3DBB"/>
    <w:rsid w:val="004D6828"/>
    <w:rsid w:val="004E2CE2"/>
    <w:rsid w:val="004E5172"/>
    <w:rsid w:val="004E6F8A"/>
    <w:rsid w:val="0050061F"/>
    <w:rsid w:val="005017E8"/>
    <w:rsid w:val="00502CD2"/>
    <w:rsid w:val="00504E33"/>
    <w:rsid w:val="00525758"/>
    <w:rsid w:val="00525E7C"/>
    <w:rsid w:val="00534C02"/>
    <w:rsid w:val="00534DB2"/>
    <w:rsid w:val="00547CAA"/>
    <w:rsid w:val="0055216E"/>
    <w:rsid w:val="00552C2C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74B6"/>
    <w:rsid w:val="005B014F"/>
    <w:rsid w:val="005B2596"/>
    <w:rsid w:val="005C0017"/>
    <w:rsid w:val="005C29F7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77F1"/>
    <w:rsid w:val="006418C6"/>
    <w:rsid w:val="00641ED8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CB0"/>
    <w:rsid w:val="00696735"/>
    <w:rsid w:val="006A0EF8"/>
    <w:rsid w:val="006A45BA"/>
    <w:rsid w:val="006B4280"/>
    <w:rsid w:val="006B4B1C"/>
    <w:rsid w:val="006C38CF"/>
    <w:rsid w:val="006C4991"/>
    <w:rsid w:val="006C7558"/>
    <w:rsid w:val="006C7D60"/>
    <w:rsid w:val="006C7DA2"/>
    <w:rsid w:val="006D6ECA"/>
    <w:rsid w:val="006E0C27"/>
    <w:rsid w:val="006E0F19"/>
    <w:rsid w:val="006E1FDA"/>
    <w:rsid w:val="006E5E87"/>
    <w:rsid w:val="006F07DD"/>
    <w:rsid w:val="006F6051"/>
    <w:rsid w:val="00706A1A"/>
    <w:rsid w:val="00707673"/>
    <w:rsid w:val="00711DF0"/>
    <w:rsid w:val="00712F1F"/>
    <w:rsid w:val="00713338"/>
    <w:rsid w:val="007162BE"/>
    <w:rsid w:val="00722267"/>
    <w:rsid w:val="0072400D"/>
    <w:rsid w:val="0073160D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48B5"/>
    <w:rsid w:val="00795CEE"/>
    <w:rsid w:val="00796F94"/>
    <w:rsid w:val="007974F5"/>
    <w:rsid w:val="007A19BF"/>
    <w:rsid w:val="007A1F04"/>
    <w:rsid w:val="007A5AA5"/>
    <w:rsid w:val="007A6136"/>
    <w:rsid w:val="007B0F49"/>
    <w:rsid w:val="007B586A"/>
    <w:rsid w:val="007C57CA"/>
    <w:rsid w:val="007C7455"/>
    <w:rsid w:val="007C7E14"/>
    <w:rsid w:val="007D03D2"/>
    <w:rsid w:val="007D1AB2"/>
    <w:rsid w:val="007D36CF"/>
    <w:rsid w:val="007E3AA7"/>
    <w:rsid w:val="007E3CC5"/>
    <w:rsid w:val="007E3DBC"/>
    <w:rsid w:val="007F522E"/>
    <w:rsid w:val="007F7421"/>
    <w:rsid w:val="00801F7F"/>
    <w:rsid w:val="008046F7"/>
    <w:rsid w:val="00813C1F"/>
    <w:rsid w:val="00825FA2"/>
    <w:rsid w:val="00830D5E"/>
    <w:rsid w:val="00834A60"/>
    <w:rsid w:val="00837903"/>
    <w:rsid w:val="008401F1"/>
    <w:rsid w:val="00841811"/>
    <w:rsid w:val="00845F43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63A"/>
    <w:rsid w:val="00922FCB"/>
    <w:rsid w:val="00923CB8"/>
    <w:rsid w:val="00924328"/>
    <w:rsid w:val="009302EC"/>
    <w:rsid w:val="00935AE0"/>
    <w:rsid w:val="00935CB0"/>
    <w:rsid w:val="009428A9"/>
    <w:rsid w:val="009437A2"/>
    <w:rsid w:val="00944B28"/>
    <w:rsid w:val="0095514E"/>
    <w:rsid w:val="00960BE5"/>
    <w:rsid w:val="00967838"/>
    <w:rsid w:val="00982B54"/>
    <w:rsid w:val="00982CD6"/>
    <w:rsid w:val="00985B73"/>
    <w:rsid w:val="009870A7"/>
    <w:rsid w:val="0099157D"/>
    <w:rsid w:val="00991FAB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19F3"/>
    <w:rsid w:val="009D2524"/>
    <w:rsid w:val="009E29B6"/>
    <w:rsid w:val="009E6C21"/>
    <w:rsid w:val="009F086E"/>
    <w:rsid w:val="009F0B69"/>
    <w:rsid w:val="009F53C8"/>
    <w:rsid w:val="009F7959"/>
    <w:rsid w:val="00A00246"/>
    <w:rsid w:val="00A01CFF"/>
    <w:rsid w:val="00A04D30"/>
    <w:rsid w:val="00A07ECF"/>
    <w:rsid w:val="00A10539"/>
    <w:rsid w:val="00A15763"/>
    <w:rsid w:val="00A226C6"/>
    <w:rsid w:val="00A26F9A"/>
    <w:rsid w:val="00A27912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1CA4"/>
    <w:rsid w:val="00AC62CE"/>
    <w:rsid w:val="00AD0751"/>
    <w:rsid w:val="00AD2771"/>
    <w:rsid w:val="00AD754E"/>
    <w:rsid w:val="00AD77C4"/>
    <w:rsid w:val="00AE25BF"/>
    <w:rsid w:val="00AE5040"/>
    <w:rsid w:val="00AE71E6"/>
    <w:rsid w:val="00AF0C13"/>
    <w:rsid w:val="00B03AF5"/>
    <w:rsid w:val="00B03C01"/>
    <w:rsid w:val="00B066CE"/>
    <w:rsid w:val="00B078D6"/>
    <w:rsid w:val="00B1248D"/>
    <w:rsid w:val="00B14709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51C9"/>
    <w:rsid w:val="00BB5EBF"/>
    <w:rsid w:val="00BC0766"/>
    <w:rsid w:val="00BC642A"/>
    <w:rsid w:val="00BD5CCA"/>
    <w:rsid w:val="00BD673B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150F"/>
    <w:rsid w:val="00C21E76"/>
    <w:rsid w:val="00C23582"/>
    <w:rsid w:val="00C2724D"/>
    <w:rsid w:val="00C27CA9"/>
    <w:rsid w:val="00C317E7"/>
    <w:rsid w:val="00C3799C"/>
    <w:rsid w:val="00C4305E"/>
    <w:rsid w:val="00C43D1E"/>
    <w:rsid w:val="00C44336"/>
    <w:rsid w:val="00C46DC7"/>
    <w:rsid w:val="00C50F7C"/>
    <w:rsid w:val="00C51704"/>
    <w:rsid w:val="00C540BF"/>
    <w:rsid w:val="00C54F98"/>
    <w:rsid w:val="00C5591F"/>
    <w:rsid w:val="00C57C50"/>
    <w:rsid w:val="00C6265A"/>
    <w:rsid w:val="00C65B4A"/>
    <w:rsid w:val="00C715CA"/>
    <w:rsid w:val="00C7495D"/>
    <w:rsid w:val="00C77CE9"/>
    <w:rsid w:val="00C872AB"/>
    <w:rsid w:val="00CA0968"/>
    <w:rsid w:val="00CA168E"/>
    <w:rsid w:val="00CA2A28"/>
    <w:rsid w:val="00CA34E8"/>
    <w:rsid w:val="00CB0647"/>
    <w:rsid w:val="00CB06EA"/>
    <w:rsid w:val="00CB0EE3"/>
    <w:rsid w:val="00CB1A6D"/>
    <w:rsid w:val="00CB4236"/>
    <w:rsid w:val="00CC02E4"/>
    <w:rsid w:val="00CC6960"/>
    <w:rsid w:val="00CC72A4"/>
    <w:rsid w:val="00CC7578"/>
    <w:rsid w:val="00CD3153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344A"/>
    <w:rsid w:val="00D31CC8"/>
    <w:rsid w:val="00D32678"/>
    <w:rsid w:val="00D41BF6"/>
    <w:rsid w:val="00D44440"/>
    <w:rsid w:val="00D521C1"/>
    <w:rsid w:val="00D6245E"/>
    <w:rsid w:val="00D71F40"/>
    <w:rsid w:val="00D721F2"/>
    <w:rsid w:val="00D77416"/>
    <w:rsid w:val="00D80FC6"/>
    <w:rsid w:val="00D856DF"/>
    <w:rsid w:val="00D94917"/>
    <w:rsid w:val="00DA5A7F"/>
    <w:rsid w:val="00DA74F3"/>
    <w:rsid w:val="00DB69F3"/>
    <w:rsid w:val="00DB741A"/>
    <w:rsid w:val="00DC1484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1026B"/>
    <w:rsid w:val="00E122E6"/>
    <w:rsid w:val="00E13CB2"/>
    <w:rsid w:val="00E20C37"/>
    <w:rsid w:val="00E2611B"/>
    <w:rsid w:val="00E30A33"/>
    <w:rsid w:val="00E3186C"/>
    <w:rsid w:val="00E35A4B"/>
    <w:rsid w:val="00E40172"/>
    <w:rsid w:val="00E43F63"/>
    <w:rsid w:val="00E50391"/>
    <w:rsid w:val="00E52C57"/>
    <w:rsid w:val="00E5349B"/>
    <w:rsid w:val="00E5505F"/>
    <w:rsid w:val="00E55D5C"/>
    <w:rsid w:val="00E564B5"/>
    <w:rsid w:val="00E57E7D"/>
    <w:rsid w:val="00E70E69"/>
    <w:rsid w:val="00E739A3"/>
    <w:rsid w:val="00E833E6"/>
    <w:rsid w:val="00E84CD8"/>
    <w:rsid w:val="00E90B85"/>
    <w:rsid w:val="00E91679"/>
    <w:rsid w:val="00E92452"/>
    <w:rsid w:val="00E94CC1"/>
    <w:rsid w:val="00E95E9A"/>
    <w:rsid w:val="00E96431"/>
    <w:rsid w:val="00EA2B9A"/>
    <w:rsid w:val="00EA43EE"/>
    <w:rsid w:val="00EA7840"/>
    <w:rsid w:val="00EB6305"/>
    <w:rsid w:val="00EB7EE9"/>
    <w:rsid w:val="00EC3039"/>
    <w:rsid w:val="00EC5235"/>
    <w:rsid w:val="00EC7938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36E6"/>
    <w:rsid w:val="00F75E02"/>
    <w:rsid w:val="00F76BE5"/>
    <w:rsid w:val="00F83D11"/>
    <w:rsid w:val="00F83E35"/>
    <w:rsid w:val="00F921F1"/>
    <w:rsid w:val="00F961E1"/>
    <w:rsid w:val="00FA7B6C"/>
    <w:rsid w:val="00FB127E"/>
    <w:rsid w:val="00FB3B46"/>
    <w:rsid w:val="00FC0804"/>
    <w:rsid w:val="00FC3B6D"/>
    <w:rsid w:val="00FD3A4E"/>
    <w:rsid w:val="00FE3050"/>
    <w:rsid w:val="00FF1F4A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7051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9</cp:revision>
  <cp:lastPrinted>2000-02-29T10:31:00Z</cp:lastPrinted>
  <dcterms:created xsi:type="dcterms:W3CDTF">2021-03-25T16:54:00Z</dcterms:created>
  <dcterms:modified xsi:type="dcterms:W3CDTF">2021-09-06T11:03:00Z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